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DA79D1">
        <w:rPr>
          <w:rFonts w:cs="Arial"/>
          <w:b/>
          <w:caps/>
          <w:sz w:val="28"/>
          <w:szCs w:val="28"/>
        </w:rPr>
        <w:t>1391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7353B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C7353B">
              <w:rPr>
                <w:rFonts w:cs="Arial"/>
                <w:sz w:val="20"/>
                <w:szCs w:val="20"/>
              </w:rPr>
              <w:t>Providências cabíveis junto à Secretaria de Meio Ambiente visando à limpeza da viela localizada entre as Ruas dos Amarantos e das Malvas, no Jardim Primavera.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</w:t>
      </w:r>
      <w:r w:rsidR="00C7353B" w:rsidRPr="00C7353B">
        <w:rPr>
          <w:rFonts w:cs="Arial"/>
        </w:rPr>
        <w:t>Excelentíssimo Senhor Prefeito Municipal de Jacareí que sejam tomadas providências cabíveis junto à Secretaria de Meio Ambiente visando à limpeza da viela localizada entre as ruas Amarantos e Malva, no Jardim Primavera.</w:t>
      </w:r>
      <w:r w:rsidR="00691975">
        <w:rPr>
          <w:rFonts w:cs="Arial"/>
        </w:rPr>
        <w:t xml:space="preserve"> </w:t>
      </w:r>
    </w:p>
    <w:p w:rsidR="00C7353B" w:rsidRPr="00C7353B" w:rsidRDefault="00C7353B" w:rsidP="00C7353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7353B">
        <w:rPr>
          <w:rFonts w:cs="Arial"/>
        </w:rPr>
        <w:t>A medida é necessária, uma vez que a viela está sendo utilizada para descarte de entulhos e lixo, o que pode provocar o surgimento de animais peçonhentos nocivos à saúde, inclusive de mosquitos da dengue.</w:t>
      </w:r>
    </w:p>
    <w:p w:rsidR="00C7353B" w:rsidRDefault="00C7353B" w:rsidP="00C7353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C7353B" w:rsidRDefault="00C7353B" w:rsidP="00C7353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C7353B">
        <w:rPr>
          <w:rFonts w:cs="Arial"/>
        </w:rPr>
        <w:t xml:space="preserve">Destacamos a abertura do </w:t>
      </w:r>
      <w:r w:rsidRPr="00C7353B">
        <w:rPr>
          <w:rFonts w:cs="Arial"/>
          <w:b/>
        </w:rPr>
        <w:t>Protocolo nº 5750</w:t>
      </w:r>
      <w:r w:rsidRPr="00C7353B">
        <w:rPr>
          <w:rFonts w:cs="Arial"/>
        </w:rPr>
        <w:t>, de 17 de mai</w:t>
      </w:r>
      <w:r>
        <w:rPr>
          <w:rFonts w:cs="Arial"/>
        </w:rPr>
        <w:t>o de 2021, referente ao assunto.</w:t>
      </w:r>
      <w:bookmarkStart w:id="0" w:name="_GoBack"/>
      <w:bookmarkEnd w:id="0"/>
    </w:p>
    <w:p w:rsidR="003A77BE" w:rsidRPr="001840AD" w:rsidRDefault="008C72B7" w:rsidP="00C7353B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C7353B" w:rsidRDefault="003A77BE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7353B">
        <w:rPr>
          <w:rFonts w:cs="Arial"/>
        </w:rPr>
        <w:t>19 de maio de 2021.</w:t>
      </w:r>
    </w:p>
    <w:p w:rsidR="00C7353B" w:rsidRDefault="00C7353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7353B" w:rsidRDefault="00C7353B" w:rsidP="00053AF0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7353B" w:rsidRPr="005D429C" w:rsidRDefault="00C7353B" w:rsidP="00191079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MARIA AMÉLIA</w:t>
      </w:r>
    </w:p>
    <w:p w:rsidR="00C7353B" w:rsidRDefault="00C7353B" w:rsidP="00191079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</w:t>
      </w:r>
      <w:r>
        <w:rPr>
          <w:rFonts w:eastAsia="Calibri" w:cs="Arial"/>
          <w:lang w:eastAsia="en-US"/>
        </w:rPr>
        <w:t>a</w:t>
      </w:r>
      <w:r w:rsidRPr="005D429C">
        <w:rPr>
          <w:rFonts w:eastAsia="Calibri" w:cs="Arial"/>
          <w:lang w:eastAsia="en-US"/>
        </w:rPr>
        <w:t xml:space="preserve"> - PSD</w:t>
      </w:r>
      <w:r>
        <w:rPr>
          <w:rFonts w:eastAsia="Calibri" w:cs="Arial"/>
          <w:lang w:eastAsia="en-US"/>
        </w:rPr>
        <w:t>B</w:t>
      </w:r>
    </w:p>
    <w:p w:rsidR="00C7353B" w:rsidRDefault="00C7353B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C7353B" w:rsidRDefault="00C7353B" w:rsidP="00C7353B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373C5BC4">
            <wp:extent cx="4046220" cy="5402580"/>
            <wp:effectExtent l="0" t="0" r="0" b="762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622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C7353B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3A0" w:rsidRDefault="002F43A0">
      <w:r>
        <w:separator/>
      </w:r>
    </w:p>
  </w:endnote>
  <w:endnote w:type="continuationSeparator" w:id="0">
    <w:p w:rsidR="002F43A0" w:rsidRDefault="002F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3A0" w:rsidRDefault="002F43A0">
      <w:r>
        <w:separator/>
      </w:r>
    </w:p>
  </w:footnote>
  <w:footnote w:type="continuationSeparator" w:id="0">
    <w:p w:rsidR="002F43A0" w:rsidRDefault="002F4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7353B">
      <w:rPr>
        <w:rFonts w:cs="Arial"/>
        <w:b/>
        <w:sz w:val="20"/>
        <w:szCs w:val="20"/>
        <w:u w:val="single"/>
      </w:rPr>
      <w:t>1391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C7353B" w:rsidRPr="00C7353B">
      <w:rPr>
        <w:rFonts w:cs="Arial"/>
        <w:b/>
        <w:sz w:val="20"/>
        <w:szCs w:val="20"/>
        <w:u w:val="single"/>
      </w:rPr>
      <w:t xml:space="preserve"> - Vereadora Maria Amélia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C40D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BC40DC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7353B" w:rsidRPr="00317C1A" w:rsidRDefault="00C7353B" w:rsidP="007E3F69">
    <w:pPr>
      <w:tabs>
        <w:tab w:val="left" w:pos="2835"/>
      </w:tabs>
      <w:jc w:val="right"/>
      <w:rPr>
        <w:sz w:val="20"/>
        <w:szCs w:val="20"/>
      </w:rPr>
    </w:pP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2F43A0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34959"/>
    <w:rsid w:val="00B57E0F"/>
    <w:rsid w:val="00B67EB4"/>
    <w:rsid w:val="00B75CEF"/>
    <w:rsid w:val="00BA1565"/>
    <w:rsid w:val="00BB3F3E"/>
    <w:rsid w:val="00BC123C"/>
    <w:rsid w:val="00BC40D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353B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A79D1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CD1CB-2D14-40A5-BF3D-1BAD33A3D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140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2021-05-17T21:06:00Z</cp:lastPrinted>
  <dcterms:created xsi:type="dcterms:W3CDTF">2021-05-17T21:06:00Z</dcterms:created>
  <dcterms:modified xsi:type="dcterms:W3CDTF">2021-05-17T21:06:00Z</dcterms:modified>
</cp:coreProperties>
</file>